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F21" w:rsidRPr="002A46E0" w:rsidRDefault="00322F21" w:rsidP="007D0173">
      <w:pPr>
        <w:spacing w:after="0"/>
        <w:jc w:val="center"/>
        <w:rPr>
          <w:rFonts w:ascii="Comic Sans MS" w:hAnsi="Comic Sans MS"/>
          <w:b/>
          <w:bCs/>
          <w:color w:val="FF0000"/>
          <w:sz w:val="24"/>
          <w:szCs w:val="24"/>
        </w:rPr>
      </w:pPr>
      <w:r w:rsidRPr="002A46E0">
        <w:rPr>
          <w:rFonts w:ascii="Comic Sans MS" w:hAnsi="Comic Sans MS"/>
          <w:b/>
          <w:bCs/>
          <w:color w:val="FF0000"/>
          <w:sz w:val="24"/>
          <w:szCs w:val="24"/>
        </w:rPr>
        <w:t>YAZIM KURALLARI VE NOKTALAMA İŞARETLERİ</w:t>
      </w:r>
    </w:p>
    <w:p w:rsidR="00322F21" w:rsidRDefault="00322F21" w:rsidP="007D0173">
      <w:pPr>
        <w:spacing w:after="0"/>
        <w:ind w:firstLine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cümlelerin yazılışında ve bazı noktalama işaretlerinde yapılan yanlışları bularak altına doğrularını yazınız.</w:t>
      </w:r>
    </w:p>
    <w:p w:rsidR="00322F21" w:rsidRDefault="00322F21" w:rsidP="002A46E0">
      <w:pPr>
        <w:pStyle w:val="ListParagraph"/>
        <w:numPr>
          <w:ilvl w:val="0"/>
          <w:numId w:val="1"/>
        </w:numPr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haticeler  tatilden geldi mi!</w:t>
      </w:r>
    </w:p>
    <w:p w:rsidR="00322F21" w:rsidRDefault="00322F21" w:rsidP="002A46E0">
      <w:pPr>
        <w:pStyle w:val="ListParagraph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……………………………………………………………………………………………………………………………….</w:t>
      </w:r>
    </w:p>
    <w:p w:rsidR="00322F21" w:rsidRDefault="00322F21" w:rsidP="002A46E0">
      <w:pPr>
        <w:pStyle w:val="ListParagraph"/>
        <w:numPr>
          <w:ilvl w:val="0"/>
          <w:numId w:val="1"/>
        </w:numPr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atatürk 1938 yılında Dolmabahçe sarayında öldü?</w:t>
      </w:r>
    </w:p>
    <w:p w:rsidR="00322F21" w:rsidRDefault="00322F21" w:rsidP="002A46E0">
      <w:pPr>
        <w:pStyle w:val="ListParagraph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</w:t>
      </w:r>
    </w:p>
    <w:p w:rsidR="00322F21" w:rsidRDefault="00322F21" w:rsidP="002A46E0">
      <w:pPr>
        <w:pStyle w:val="ListParagraph"/>
        <w:numPr>
          <w:ilvl w:val="0"/>
          <w:numId w:val="1"/>
        </w:numPr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ablamı gününmü.</w:t>
      </w:r>
    </w:p>
    <w:p w:rsidR="00322F21" w:rsidRDefault="00322F21" w:rsidP="002A46E0">
      <w:pPr>
        <w:pStyle w:val="ListParagraph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……………………………………………………………………………………………………………………………….</w:t>
      </w:r>
    </w:p>
    <w:p w:rsidR="00322F21" w:rsidRDefault="00322F21" w:rsidP="002A46E0">
      <w:pPr>
        <w:pStyle w:val="ListParagraph"/>
        <w:numPr>
          <w:ilvl w:val="0"/>
          <w:numId w:val="1"/>
        </w:numPr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linyit kütahyadamı çıkartılır.</w:t>
      </w:r>
    </w:p>
    <w:p w:rsidR="00322F21" w:rsidRDefault="00322F21" w:rsidP="002A46E0">
      <w:pPr>
        <w:pStyle w:val="ListParagraph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………………………………………………………………………………………………………………………………..</w:t>
      </w:r>
    </w:p>
    <w:p w:rsidR="00322F21" w:rsidRDefault="00322F21" w:rsidP="002A46E0">
      <w:pPr>
        <w:pStyle w:val="ListParagraph"/>
        <w:numPr>
          <w:ilvl w:val="0"/>
          <w:numId w:val="1"/>
        </w:numPr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dayımlar almanyadan geldimi.</w:t>
      </w:r>
    </w:p>
    <w:p w:rsidR="00322F21" w:rsidRDefault="00322F21" w:rsidP="002A46E0">
      <w:pPr>
        <w:pStyle w:val="ListParagraph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</w:t>
      </w:r>
    </w:p>
    <w:p w:rsidR="00322F21" w:rsidRDefault="00322F21" w:rsidP="002A46E0">
      <w:pPr>
        <w:pStyle w:val="ListParagraph"/>
        <w:numPr>
          <w:ilvl w:val="0"/>
          <w:numId w:val="1"/>
        </w:numPr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hasankeyfi gördünmü.</w:t>
      </w:r>
    </w:p>
    <w:p w:rsidR="00322F21" w:rsidRDefault="00322F21" w:rsidP="002A46E0">
      <w:pPr>
        <w:pStyle w:val="ListParagraph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</w:t>
      </w:r>
    </w:p>
    <w:p w:rsidR="00322F21" w:rsidRDefault="00322F21" w:rsidP="002A46E0">
      <w:pPr>
        <w:pStyle w:val="ListParagraph"/>
        <w:numPr>
          <w:ilvl w:val="0"/>
          <w:numId w:val="1"/>
        </w:numPr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Ülkemizin en yüksek dağı ağrı dağıdır.</w:t>
      </w:r>
    </w:p>
    <w:p w:rsidR="00322F21" w:rsidRDefault="00322F21" w:rsidP="002A46E0">
      <w:pPr>
        <w:pStyle w:val="ListParagraph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</w:t>
      </w:r>
    </w:p>
    <w:p w:rsidR="00322F21" w:rsidRDefault="00322F21" w:rsidP="002A46E0">
      <w:pPr>
        <w:pStyle w:val="ListParagraph"/>
        <w:numPr>
          <w:ilvl w:val="0"/>
          <w:numId w:val="1"/>
        </w:numPr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Türkiyenin başkenti ankaradır.</w:t>
      </w:r>
    </w:p>
    <w:p w:rsidR="00322F21" w:rsidRDefault="00322F21" w:rsidP="002A46E0">
      <w:pPr>
        <w:pStyle w:val="ListParagraph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………………………………………………………………………………………………………………………………….</w:t>
      </w:r>
    </w:p>
    <w:p w:rsidR="00322F21" w:rsidRDefault="00322F21" w:rsidP="002A46E0">
      <w:pPr>
        <w:pStyle w:val="ListParagraph"/>
        <w:numPr>
          <w:ilvl w:val="0"/>
          <w:numId w:val="1"/>
        </w:numPr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beyaz zambaklar ülkesini okudunmu.</w:t>
      </w:r>
    </w:p>
    <w:p w:rsidR="00322F21" w:rsidRDefault="00322F21" w:rsidP="002A46E0">
      <w:pPr>
        <w:pStyle w:val="ListParagraph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………………………………………………………………………………………………………………………………….</w:t>
      </w:r>
    </w:p>
    <w:p w:rsidR="00322F21" w:rsidRDefault="00322F21" w:rsidP="002A46E0">
      <w:pPr>
        <w:pStyle w:val="ListParagraph"/>
        <w:numPr>
          <w:ilvl w:val="0"/>
          <w:numId w:val="1"/>
        </w:numPr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mustafa ıspartalı olduğunu söyledi.</w:t>
      </w:r>
    </w:p>
    <w:p w:rsidR="00322F21" w:rsidRDefault="00322F21" w:rsidP="002A46E0">
      <w:pPr>
        <w:pStyle w:val="ListParagraph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…………………………………………………………………………………………………………………………………….</w:t>
      </w:r>
    </w:p>
    <w:p w:rsidR="00322F21" w:rsidRDefault="00322F21" w:rsidP="002A46E0">
      <w:pPr>
        <w:pStyle w:val="ListParagraph"/>
        <w:numPr>
          <w:ilvl w:val="0"/>
          <w:numId w:val="1"/>
        </w:numPr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ayyy. çok canım acıdı.</w:t>
      </w:r>
    </w:p>
    <w:p w:rsidR="00322F21" w:rsidRDefault="00322F21" w:rsidP="002A46E0">
      <w:pPr>
        <w:pStyle w:val="ListParagraph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……………………………………………………………………………………………………………………………………..</w:t>
      </w:r>
    </w:p>
    <w:p w:rsidR="00322F21" w:rsidRDefault="00322F21" w:rsidP="002A46E0">
      <w:pPr>
        <w:pStyle w:val="ListParagraph"/>
        <w:numPr>
          <w:ilvl w:val="0"/>
          <w:numId w:val="1"/>
        </w:numPr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pazardan domates! Salatalık! Kavun! Üzüm! Aldın mı…</w:t>
      </w:r>
    </w:p>
    <w:p w:rsidR="00322F21" w:rsidRDefault="00322F21" w:rsidP="007D0173">
      <w:pPr>
        <w:pStyle w:val="ListParagraph"/>
        <w:spacing w:before="0" w:beforeAutospacing="0" w:after="0" w:afterAutospacing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</w:t>
      </w:r>
    </w:p>
    <w:p w:rsidR="00322F21" w:rsidRPr="002A46E0" w:rsidRDefault="00322F21" w:rsidP="007D0173">
      <w:pPr>
        <w:autoSpaceDE w:val="0"/>
        <w:autoSpaceDN w:val="0"/>
        <w:adjustRightInd w:val="0"/>
        <w:spacing w:after="0" w:line="360" w:lineRule="auto"/>
        <w:jc w:val="center"/>
        <w:rPr>
          <w:rFonts w:ascii="Comic Sans MS" w:eastAsia="ComicSansMS" w:hAnsi="Comic Sans MS" w:cs="ComicSansMS"/>
          <w:b/>
          <w:color w:val="FF0000"/>
          <w:sz w:val="24"/>
          <w:szCs w:val="24"/>
        </w:rPr>
      </w:pPr>
      <w:r w:rsidRPr="002A46E0">
        <w:rPr>
          <w:rFonts w:ascii="Comic Sans MS" w:eastAsia="ComicSansMS" w:hAnsi="Comic Sans MS" w:cs="ComicSansMS"/>
          <w:b/>
          <w:color w:val="FF0000"/>
          <w:sz w:val="24"/>
          <w:szCs w:val="24"/>
        </w:rPr>
        <w:t>ÖZEL ADLARDAKİ YAZIM YANLIŞLARINI BULALIM</w:t>
      </w:r>
      <w:r>
        <w:rPr>
          <w:rFonts w:ascii="Comic Sans MS" w:eastAsia="ComicSansMS" w:hAnsi="Comic Sans MS" w:cs="ComicSansMS"/>
          <w:b/>
          <w:color w:val="FF0000"/>
          <w:sz w:val="24"/>
          <w:szCs w:val="24"/>
        </w:rPr>
        <w:t xml:space="preserve"> </w:t>
      </w:r>
      <w:hyperlink r:id="rId5" w:history="1">
        <w:r>
          <w:rPr>
            <w:rStyle w:val="Hyperlink"/>
            <w:rFonts w:cs="Arial"/>
            <w:sz w:val="26"/>
            <w:szCs w:val="26"/>
            <w:shd w:val="clear" w:color="auto" w:fill="FFFFFF"/>
          </w:rPr>
          <w:t>www.sorubak.com</w:t>
        </w:r>
      </w:hyperlink>
    </w:p>
    <w:p w:rsidR="00322F21" w:rsidRPr="000966F8" w:rsidRDefault="00322F21" w:rsidP="007D0173">
      <w:pPr>
        <w:autoSpaceDE w:val="0"/>
        <w:autoSpaceDN w:val="0"/>
        <w:adjustRightInd w:val="0"/>
        <w:spacing w:after="0"/>
        <w:ind w:firstLine="708"/>
        <w:rPr>
          <w:rFonts w:ascii="Comic Sans MS" w:eastAsia="ComicSansMS,Bold" w:hAnsi="Comic Sans MS" w:cs="ComicSansMS,Bold"/>
          <w:bCs/>
          <w:sz w:val="24"/>
          <w:szCs w:val="24"/>
        </w:rPr>
      </w:pPr>
      <w:r w:rsidRPr="000966F8">
        <w:rPr>
          <w:rFonts w:ascii="Comic Sans MS" w:eastAsia="ComicSansMS,Bold" w:hAnsi="Comic Sans MS" w:cs="ComicSansMS,Bold"/>
          <w:bCs/>
          <w:sz w:val="24"/>
          <w:szCs w:val="24"/>
        </w:rPr>
        <w:t>Aşağıdaki cümlelerde özel isimlerin yazımıyla ilgili yanlışlık yapılmıştır. Yanlışları bularak örnekteki gibi cümleyi düzelterek yeniden yazınız.</w:t>
      </w:r>
    </w:p>
    <w:p w:rsidR="00322F21" w:rsidRDefault="00322F21" w:rsidP="002A46E0">
      <w:pPr>
        <w:autoSpaceDE w:val="0"/>
        <w:autoSpaceDN w:val="0"/>
        <w:adjustRightInd w:val="0"/>
        <w:spacing w:after="0" w:line="240" w:lineRule="auto"/>
        <w:rPr>
          <w:rFonts w:ascii="Comic Sans MS" w:eastAsia="ComicSansMS" w:hAnsi="Comic Sans MS" w:cs="ComicSansMS"/>
          <w:sz w:val="24"/>
          <w:szCs w:val="24"/>
        </w:rPr>
      </w:pPr>
      <w:r w:rsidRPr="000966F8">
        <w:rPr>
          <w:rFonts w:ascii="Comic Sans MS" w:eastAsia="ComicSansMS" w:hAnsi="Comic Sans MS" w:cs="ComicSansMS"/>
          <w:sz w:val="24"/>
          <w:szCs w:val="24"/>
        </w:rPr>
        <w:t xml:space="preserve">Bu otobüs </w:t>
      </w:r>
      <w:r>
        <w:rPr>
          <w:rFonts w:ascii="Comic Sans MS" w:eastAsia="ComicSansMS" w:hAnsi="Comic Sans MS" w:cs="ComicSansMS"/>
          <w:sz w:val="24"/>
          <w:szCs w:val="24"/>
        </w:rPr>
        <w:t xml:space="preserve">ankaraya </w:t>
      </w:r>
      <w:r w:rsidRPr="000966F8">
        <w:rPr>
          <w:rFonts w:ascii="Comic Sans MS" w:eastAsia="ComicSansMS" w:hAnsi="Comic Sans MS" w:cs="ComicSansMS"/>
          <w:sz w:val="24"/>
          <w:szCs w:val="24"/>
        </w:rPr>
        <w:t xml:space="preserve">gidiyor. </w:t>
      </w:r>
      <w:r>
        <w:rPr>
          <w:rFonts w:ascii="Comic Sans MS" w:eastAsia="ComicSansMS" w:hAnsi="Comic Sans MS" w:cs="ComicSansMS"/>
          <w:sz w:val="24"/>
          <w:szCs w:val="24"/>
        </w:rPr>
        <w:tab/>
      </w:r>
      <w:r>
        <w:rPr>
          <w:rFonts w:ascii="Comic Sans MS" w:eastAsia="ComicSansMS" w:hAnsi="Comic Sans MS" w:cs="ComicSansMS"/>
          <w:sz w:val="24"/>
          <w:szCs w:val="24"/>
        </w:rPr>
        <w:tab/>
      </w:r>
      <w:r>
        <w:rPr>
          <w:rFonts w:ascii="Comic Sans MS" w:eastAsia="ComicSansMS" w:hAnsi="Comic Sans MS" w:cs="ComicSansMS"/>
          <w:sz w:val="24"/>
          <w:szCs w:val="24"/>
        </w:rPr>
        <w:tab/>
        <w:t xml:space="preserve">Bu otobüs </w:t>
      </w:r>
      <w:r w:rsidRPr="005D069C">
        <w:rPr>
          <w:rFonts w:ascii="Comic Sans MS" w:eastAsia="ComicSansMS" w:hAnsi="Comic Sans MS" w:cs="ComicSansMS"/>
          <w:b/>
          <w:color w:val="FF0000"/>
          <w:sz w:val="24"/>
          <w:szCs w:val="24"/>
        </w:rPr>
        <w:t>A</w:t>
      </w:r>
      <w:r>
        <w:rPr>
          <w:rFonts w:ascii="Comic Sans MS" w:eastAsia="ComicSansMS" w:hAnsi="Comic Sans MS" w:cs="ComicSansMS"/>
          <w:sz w:val="24"/>
          <w:szCs w:val="24"/>
        </w:rPr>
        <w:t>nkara</w:t>
      </w:r>
      <w:r w:rsidRPr="005D069C">
        <w:rPr>
          <w:rFonts w:ascii="Comic Sans MS" w:eastAsia="ComicSansMS" w:hAnsi="Comic Sans MS" w:cs="ComicSansMS"/>
          <w:b/>
          <w:color w:val="FF0000"/>
          <w:sz w:val="24"/>
          <w:szCs w:val="24"/>
        </w:rPr>
        <w:t>’</w:t>
      </w:r>
      <w:r>
        <w:rPr>
          <w:rFonts w:ascii="Comic Sans MS" w:eastAsia="ComicSansMS" w:hAnsi="Comic Sans MS" w:cs="ComicSansMS"/>
          <w:sz w:val="24"/>
          <w:szCs w:val="24"/>
        </w:rPr>
        <w:t>ya gidiyor.</w:t>
      </w:r>
    </w:p>
    <w:p w:rsidR="00322F21" w:rsidRPr="000966F8" w:rsidRDefault="00322F21" w:rsidP="005D069C">
      <w:pPr>
        <w:autoSpaceDE w:val="0"/>
        <w:autoSpaceDN w:val="0"/>
        <w:adjustRightInd w:val="0"/>
        <w:spacing w:after="0" w:line="360" w:lineRule="auto"/>
        <w:rPr>
          <w:rFonts w:ascii="Comic Sans MS" w:eastAsia="ComicSansMS" w:hAnsi="Comic Sans MS" w:cs="ComicSansMS"/>
          <w:sz w:val="24"/>
          <w:szCs w:val="24"/>
        </w:rPr>
      </w:pPr>
      <w:r>
        <w:rPr>
          <w:rFonts w:ascii="Comic Sans MS" w:eastAsia="ComicSansMS" w:hAnsi="Comic Sans MS" w:cs="ComicSansMS"/>
          <w:sz w:val="24"/>
          <w:szCs w:val="24"/>
        </w:rPr>
        <w:t>enes</w:t>
      </w:r>
      <w:r w:rsidRPr="000966F8">
        <w:rPr>
          <w:rFonts w:ascii="Comic Sans MS" w:eastAsia="ComicSansMS" w:hAnsi="Comic Sans MS" w:cs="ComicSansMS"/>
          <w:sz w:val="24"/>
          <w:szCs w:val="24"/>
        </w:rPr>
        <w:t xml:space="preserve">, </w:t>
      </w:r>
      <w:r>
        <w:rPr>
          <w:rFonts w:ascii="Comic Sans MS" w:eastAsia="ComicSansMS" w:hAnsi="Comic Sans MS" w:cs="ComicSansMS"/>
          <w:sz w:val="24"/>
          <w:szCs w:val="24"/>
        </w:rPr>
        <w:t xml:space="preserve">gazi ilkokuluna </w:t>
      </w:r>
      <w:r w:rsidRPr="000966F8">
        <w:rPr>
          <w:rFonts w:ascii="Comic Sans MS" w:eastAsia="ComicSansMS" w:hAnsi="Comic Sans MS" w:cs="ComicSansMS"/>
          <w:sz w:val="24"/>
          <w:szCs w:val="24"/>
        </w:rPr>
        <w:t>başlayacak. ………………………………</w:t>
      </w:r>
      <w:r>
        <w:rPr>
          <w:rFonts w:ascii="Comic Sans MS" w:eastAsia="ComicSansMS" w:hAnsi="Comic Sans MS" w:cs="ComicSansMS"/>
          <w:sz w:val="24"/>
          <w:szCs w:val="24"/>
        </w:rPr>
        <w:t>…………………………………………………………………..</w:t>
      </w:r>
    </w:p>
    <w:p w:rsidR="00322F21" w:rsidRPr="000966F8" w:rsidRDefault="00322F21" w:rsidP="005D069C">
      <w:pPr>
        <w:autoSpaceDE w:val="0"/>
        <w:autoSpaceDN w:val="0"/>
        <w:adjustRightInd w:val="0"/>
        <w:spacing w:after="0" w:line="360" w:lineRule="auto"/>
        <w:rPr>
          <w:rFonts w:ascii="Comic Sans MS" w:eastAsia="ComicSansMS" w:hAnsi="Comic Sans MS" w:cs="ComicSansMS"/>
          <w:sz w:val="24"/>
          <w:szCs w:val="24"/>
        </w:rPr>
      </w:pPr>
      <w:r>
        <w:rPr>
          <w:rFonts w:ascii="Comic Sans MS" w:eastAsia="ComicSansMS" w:hAnsi="Comic Sans MS" w:cs="ComicSansMS"/>
          <w:sz w:val="24"/>
          <w:szCs w:val="24"/>
        </w:rPr>
        <w:t>babam</w:t>
      </w:r>
      <w:r w:rsidRPr="000966F8">
        <w:rPr>
          <w:rFonts w:ascii="Comic Sans MS" w:eastAsia="ComicSansMS" w:hAnsi="Comic Sans MS" w:cs="ComicSansMS"/>
          <w:sz w:val="24"/>
          <w:szCs w:val="24"/>
        </w:rPr>
        <w:t xml:space="preserve"> </w:t>
      </w:r>
      <w:r>
        <w:rPr>
          <w:rFonts w:ascii="Comic Sans MS" w:eastAsia="ComicSansMS" w:hAnsi="Comic Sans MS" w:cs="ComicSansMS"/>
          <w:sz w:val="24"/>
          <w:szCs w:val="24"/>
        </w:rPr>
        <w:t xml:space="preserve"> milli eğitim </w:t>
      </w:r>
      <w:r w:rsidRPr="000966F8">
        <w:rPr>
          <w:rFonts w:ascii="Comic Sans MS" w:eastAsia="ComicSansMS" w:hAnsi="Comic Sans MS" w:cs="ComicSansMS"/>
          <w:sz w:val="24"/>
          <w:szCs w:val="24"/>
        </w:rPr>
        <w:t>bakanlığında çalışıyor. ……………………………………..…………………………………</w:t>
      </w:r>
      <w:r>
        <w:rPr>
          <w:rFonts w:ascii="Comic Sans MS" w:eastAsia="ComicSansMS" w:hAnsi="Comic Sans MS" w:cs="ComicSansMS"/>
          <w:sz w:val="24"/>
          <w:szCs w:val="24"/>
        </w:rPr>
        <w:t>…………</w:t>
      </w:r>
    </w:p>
    <w:p w:rsidR="00322F21" w:rsidRPr="000966F8" w:rsidRDefault="00322F21" w:rsidP="005D069C">
      <w:pPr>
        <w:autoSpaceDE w:val="0"/>
        <w:autoSpaceDN w:val="0"/>
        <w:adjustRightInd w:val="0"/>
        <w:spacing w:after="0" w:line="360" w:lineRule="auto"/>
        <w:rPr>
          <w:rFonts w:ascii="Comic Sans MS" w:eastAsia="ComicSansMS" w:hAnsi="Comic Sans MS" w:cs="ComicSansMS"/>
          <w:sz w:val="24"/>
          <w:szCs w:val="24"/>
        </w:rPr>
      </w:pPr>
      <w:r w:rsidRPr="000966F8">
        <w:rPr>
          <w:rFonts w:ascii="Comic Sans MS" w:eastAsia="ComicSansMS" w:hAnsi="Comic Sans MS" w:cs="ComicSansMS"/>
          <w:sz w:val="24"/>
          <w:szCs w:val="24"/>
        </w:rPr>
        <w:t xml:space="preserve">Hem almanca hem de </w:t>
      </w:r>
      <w:r>
        <w:rPr>
          <w:rFonts w:ascii="Comic Sans MS" w:eastAsia="ComicSansMS" w:hAnsi="Comic Sans MS" w:cs="ComicSansMS"/>
          <w:sz w:val="24"/>
          <w:szCs w:val="24"/>
        </w:rPr>
        <w:t xml:space="preserve">ingilizce </w:t>
      </w:r>
      <w:r w:rsidRPr="000966F8">
        <w:rPr>
          <w:rFonts w:ascii="Comic Sans MS" w:eastAsia="ComicSansMS" w:hAnsi="Comic Sans MS" w:cs="ComicSansMS"/>
          <w:sz w:val="24"/>
          <w:szCs w:val="24"/>
        </w:rPr>
        <w:t>biliyor. …………………</w:t>
      </w:r>
      <w:r>
        <w:rPr>
          <w:rFonts w:ascii="Comic Sans MS" w:eastAsia="ComicSansMS" w:hAnsi="Comic Sans MS" w:cs="ComicSansMS"/>
          <w:sz w:val="24"/>
          <w:szCs w:val="24"/>
        </w:rPr>
        <w:t>…………………..……………………………………………………</w:t>
      </w:r>
    </w:p>
    <w:p w:rsidR="00322F21" w:rsidRPr="000966F8" w:rsidRDefault="00322F21" w:rsidP="005D069C">
      <w:pPr>
        <w:autoSpaceDE w:val="0"/>
        <w:autoSpaceDN w:val="0"/>
        <w:adjustRightInd w:val="0"/>
        <w:spacing w:after="0" w:line="360" w:lineRule="auto"/>
        <w:rPr>
          <w:rFonts w:ascii="Comic Sans MS" w:eastAsia="ComicSansMS" w:hAnsi="Comic Sans MS" w:cs="ComicSansMS"/>
          <w:sz w:val="24"/>
          <w:szCs w:val="24"/>
        </w:rPr>
      </w:pPr>
      <w:r>
        <w:rPr>
          <w:rFonts w:ascii="Comic Sans MS" w:eastAsia="ComicSansMS" w:hAnsi="Comic Sans MS" w:cs="ComicSansMS"/>
          <w:sz w:val="24"/>
          <w:szCs w:val="24"/>
        </w:rPr>
        <w:t>emriler</w:t>
      </w:r>
      <w:r w:rsidRPr="000966F8">
        <w:rPr>
          <w:rFonts w:ascii="Comic Sans MS" w:eastAsia="ComicSansMS" w:hAnsi="Comic Sans MS" w:cs="ComicSansMS"/>
          <w:sz w:val="24"/>
          <w:szCs w:val="24"/>
        </w:rPr>
        <w:t xml:space="preserve">, </w:t>
      </w:r>
      <w:r>
        <w:rPr>
          <w:rFonts w:ascii="Comic Sans MS" w:eastAsia="ComicSansMS" w:hAnsi="Comic Sans MS" w:cs="ComicSansMS"/>
          <w:sz w:val="24"/>
          <w:szCs w:val="24"/>
        </w:rPr>
        <w:t>alibey</w:t>
      </w:r>
      <w:r w:rsidRPr="000966F8">
        <w:rPr>
          <w:rFonts w:ascii="Comic Sans MS" w:eastAsia="ComicSansMS" w:hAnsi="Comic Sans MS" w:cs="ComicSansMS"/>
          <w:sz w:val="24"/>
          <w:szCs w:val="24"/>
        </w:rPr>
        <w:t xml:space="preserve"> mahallesinde oturuyor. ……………</w:t>
      </w:r>
      <w:r>
        <w:rPr>
          <w:rFonts w:ascii="Comic Sans MS" w:eastAsia="ComicSansMS" w:hAnsi="Comic Sans MS" w:cs="ComicSansMS"/>
          <w:sz w:val="24"/>
          <w:szCs w:val="24"/>
        </w:rPr>
        <w:t>………………………….………………………………………………..</w:t>
      </w:r>
    </w:p>
    <w:p w:rsidR="00322F21" w:rsidRPr="000966F8" w:rsidRDefault="00322F21" w:rsidP="005D069C">
      <w:pPr>
        <w:autoSpaceDE w:val="0"/>
        <w:autoSpaceDN w:val="0"/>
        <w:adjustRightInd w:val="0"/>
        <w:spacing w:after="0" w:line="360" w:lineRule="auto"/>
        <w:rPr>
          <w:rFonts w:ascii="Comic Sans MS" w:eastAsia="ComicSansMS" w:hAnsi="Comic Sans MS" w:cs="ComicSansMS"/>
          <w:sz w:val="24"/>
          <w:szCs w:val="24"/>
        </w:rPr>
      </w:pPr>
      <w:r>
        <w:rPr>
          <w:rFonts w:ascii="Comic Sans MS" w:eastAsia="ComicSansMS" w:hAnsi="Comic Sans MS" w:cs="ComicSansMS"/>
          <w:sz w:val="24"/>
          <w:szCs w:val="24"/>
        </w:rPr>
        <w:t>ahmet dayım yemeğe gelecek</w:t>
      </w:r>
      <w:r w:rsidRPr="000966F8">
        <w:rPr>
          <w:rFonts w:ascii="Comic Sans MS" w:eastAsia="ComicSansMS" w:hAnsi="Comic Sans MS" w:cs="ComicSansMS"/>
          <w:sz w:val="24"/>
          <w:szCs w:val="24"/>
        </w:rPr>
        <w:t>.………………………………………</w:t>
      </w:r>
      <w:r>
        <w:rPr>
          <w:rFonts w:ascii="Comic Sans MS" w:eastAsia="ComicSansMS" w:hAnsi="Comic Sans MS" w:cs="ComicSansMS"/>
          <w:sz w:val="24"/>
          <w:szCs w:val="24"/>
        </w:rPr>
        <w:t>..……………………………………………………………….</w:t>
      </w:r>
    </w:p>
    <w:p w:rsidR="00322F21" w:rsidRPr="000966F8" w:rsidRDefault="00322F21" w:rsidP="005D069C">
      <w:pPr>
        <w:autoSpaceDE w:val="0"/>
        <w:autoSpaceDN w:val="0"/>
        <w:adjustRightInd w:val="0"/>
        <w:spacing w:after="0" w:line="360" w:lineRule="auto"/>
        <w:rPr>
          <w:rFonts w:ascii="Comic Sans MS" w:eastAsia="ComicSansMS" w:hAnsi="Comic Sans MS" w:cs="ComicSansMS"/>
          <w:sz w:val="24"/>
          <w:szCs w:val="24"/>
        </w:rPr>
      </w:pPr>
      <w:r w:rsidRPr="000966F8">
        <w:rPr>
          <w:rFonts w:ascii="Comic Sans MS" w:eastAsia="ComicSansMS" w:hAnsi="Comic Sans MS" w:cs="ComicSansMS"/>
          <w:sz w:val="24"/>
          <w:szCs w:val="24"/>
        </w:rPr>
        <w:t xml:space="preserve">Muğladan </w:t>
      </w:r>
      <w:r>
        <w:rPr>
          <w:rFonts w:ascii="Comic Sans MS" w:eastAsia="ComicSansMS" w:hAnsi="Comic Sans MS" w:cs="ComicSansMS"/>
          <w:sz w:val="24"/>
          <w:szCs w:val="24"/>
        </w:rPr>
        <w:t>istanbula</w:t>
      </w:r>
      <w:r w:rsidRPr="000966F8">
        <w:rPr>
          <w:rFonts w:ascii="Comic Sans MS" w:eastAsia="ComicSansMS" w:hAnsi="Comic Sans MS" w:cs="ComicSansMS"/>
          <w:sz w:val="24"/>
          <w:szCs w:val="24"/>
        </w:rPr>
        <w:t xml:space="preserve"> on saatte geldik. ………………</w:t>
      </w:r>
      <w:r>
        <w:rPr>
          <w:rFonts w:ascii="Comic Sans MS" w:eastAsia="ComicSansMS" w:hAnsi="Comic Sans MS" w:cs="ComicSansMS"/>
          <w:sz w:val="24"/>
          <w:szCs w:val="24"/>
        </w:rPr>
        <w:t>……………………………………………………………………………</w:t>
      </w:r>
    </w:p>
    <w:p w:rsidR="00322F21" w:rsidRPr="000966F8" w:rsidRDefault="00322F21" w:rsidP="005D069C">
      <w:pPr>
        <w:autoSpaceDE w:val="0"/>
        <w:autoSpaceDN w:val="0"/>
        <w:adjustRightInd w:val="0"/>
        <w:spacing w:after="0" w:line="360" w:lineRule="auto"/>
        <w:rPr>
          <w:rFonts w:ascii="Comic Sans MS" w:eastAsia="ComicSansMS" w:hAnsi="Comic Sans MS" w:cs="ComicSansMS"/>
          <w:sz w:val="24"/>
          <w:szCs w:val="24"/>
        </w:rPr>
      </w:pPr>
      <w:r>
        <w:rPr>
          <w:rFonts w:ascii="Comic Sans MS" w:eastAsia="ComicSansMS" w:hAnsi="Comic Sans MS" w:cs="ComicSansMS"/>
          <w:sz w:val="24"/>
          <w:szCs w:val="24"/>
        </w:rPr>
        <w:t>çanakkale şehitliğini görmeyi çok isterdim</w:t>
      </w:r>
      <w:r w:rsidRPr="000966F8">
        <w:rPr>
          <w:rFonts w:ascii="Comic Sans MS" w:eastAsia="ComicSansMS" w:hAnsi="Comic Sans MS" w:cs="ComicSansMS"/>
          <w:sz w:val="24"/>
          <w:szCs w:val="24"/>
        </w:rPr>
        <w:t>. …………</w:t>
      </w:r>
      <w:r>
        <w:rPr>
          <w:rFonts w:ascii="Comic Sans MS" w:eastAsia="ComicSansMS" w:hAnsi="Comic Sans MS" w:cs="ComicSansMS"/>
          <w:sz w:val="24"/>
          <w:szCs w:val="24"/>
        </w:rPr>
        <w:t>………………………..………………………………………………</w:t>
      </w:r>
    </w:p>
    <w:p w:rsidR="00322F21" w:rsidRPr="000966F8" w:rsidRDefault="00322F21" w:rsidP="005D069C">
      <w:pPr>
        <w:autoSpaceDE w:val="0"/>
        <w:autoSpaceDN w:val="0"/>
        <w:adjustRightInd w:val="0"/>
        <w:spacing w:after="0" w:line="360" w:lineRule="auto"/>
        <w:rPr>
          <w:rFonts w:ascii="Comic Sans MS" w:eastAsia="ComicSansMS" w:hAnsi="Comic Sans MS" w:cs="ComicSansMS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410.85pt;margin-top:16.8pt;width:104.25pt;height:36pt;z-index:251658240;visibility:visible">
            <v:imagedata r:id="rId6" o:title=""/>
          </v:shape>
        </w:pict>
      </w:r>
      <w:r w:rsidRPr="000966F8">
        <w:rPr>
          <w:rFonts w:ascii="Comic Sans MS" w:eastAsia="ComicSansMS" w:hAnsi="Comic Sans MS" w:cs="ComicSansMS"/>
          <w:sz w:val="24"/>
          <w:szCs w:val="24"/>
        </w:rPr>
        <w:t xml:space="preserve">Babam her gun </w:t>
      </w:r>
      <w:r>
        <w:rPr>
          <w:rFonts w:ascii="Comic Sans MS" w:eastAsia="ComicSansMS" w:hAnsi="Comic Sans MS" w:cs="ComicSansMS"/>
          <w:sz w:val="24"/>
          <w:szCs w:val="24"/>
        </w:rPr>
        <w:t xml:space="preserve">türkiye </w:t>
      </w:r>
      <w:r w:rsidRPr="000966F8">
        <w:rPr>
          <w:rFonts w:ascii="Comic Sans MS" w:eastAsia="ComicSansMS" w:hAnsi="Comic Sans MS" w:cs="ComicSansMS"/>
          <w:sz w:val="24"/>
          <w:szCs w:val="24"/>
        </w:rPr>
        <w:t xml:space="preserve"> gazetesi okur. ……………</w:t>
      </w:r>
      <w:r>
        <w:rPr>
          <w:rFonts w:ascii="Comic Sans MS" w:eastAsia="ComicSansMS" w:hAnsi="Comic Sans MS" w:cs="ComicSansMS"/>
          <w:sz w:val="24"/>
          <w:szCs w:val="24"/>
        </w:rPr>
        <w:t>……………………….………………………………………………….</w:t>
      </w:r>
    </w:p>
    <w:p w:rsidR="00322F21" w:rsidRPr="000966F8" w:rsidRDefault="00322F21" w:rsidP="005D069C">
      <w:pPr>
        <w:autoSpaceDE w:val="0"/>
        <w:autoSpaceDN w:val="0"/>
        <w:adjustRightInd w:val="0"/>
        <w:spacing w:after="0" w:line="360" w:lineRule="auto"/>
        <w:rPr>
          <w:rFonts w:ascii="Comic Sans MS" w:eastAsia="ComicSansMS" w:hAnsi="Comic Sans MS" w:cs="ComicSansMS"/>
          <w:sz w:val="24"/>
          <w:szCs w:val="24"/>
        </w:rPr>
      </w:pPr>
      <w:r w:rsidRPr="000966F8">
        <w:rPr>
          <w:rFonts w:ascii="Comic Sans MS" w:eastAsia="ComicSansMS" w:hAnsi="Comic Sans MS" w:cs="ComicSansMS"/>
          <w:sz w:val="24"/>
          <w:szCs w:val="24"/>
        </w:rPr>
        <w:t>Biz, bilim teknik dergisine abone olduk. ……………</w:t>
      </w:r>
      <w:r>
        <w:rPr>
          <w:rFonts w:ascii="Comic Sans MS" w:eastAsia="ComicSansMS" w:hAnsi="Comic Sans MS" w:cs="ComicSansMS"/>
          <w:sz w:val="24"/>
          <w:szCs w:val="24"/>
        </w:rPr>
        <w:t>……………………….…………………</w:t>
      </w:r>
    </w:p>
    <w:p w:rsidR="00322F21" w:rsidRPr="000966F8" w:rsidRDefault="00322F21" w:rsidP="002A46E0">
      <w:pPr>
        <w:spacing w:after="0" w:line="240" w:lineRule="auto"/>
        <w:rPr>
          <w:rFonts w:ascii="Comic Sans MS" w:hAnsi="Comic Sans MS"/>
        </w:rPr>
      </w:pPr>
    </w:p>
    <w:sectPr w:rsidR="00322F21" w:rsidRPr="000966F8" w:rsidSect="007D0173">
      <w:pgSz w:w="11906" w:h="16838"/>
      <w:pgMar w:top="709" w:right="707" w:bottom="142" w:left="993" w:header="708" w:footer="708" w:gutter="0"/>
      <w:pgBorders w:offsetFrom="page">
        <w:top w:val="threeDEngrave" w:sz="18" w:space="24" w:color="0070C0"/>
        <w:left w:val="threeDEngrave" w:sz="18" w:space="24" w:color="0070C0"/>
        <w:bottom w:val="threeDEmboss" w:sz="18" w:space="24" w:color="0070C0"/>
        <w:right w:val="threeDEmboss" w:sz="18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micSansM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SansMS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B064A"/>
    <w:multiLevelType w:val="hybridMultilevel"/>
    <w:tmpl w:val="293AE036"/>
    <w:lvl w:ilvl="0" w:tplc="1862AA00">
      <w:start w:val="1"/>
      <w:numFmt w:val="decimal"/>
      <w:lvlText w:val="%1)"/>
      <w:lvlJc w:val="left"/>
      <w:pPr>
        <w:ind w:left="360" w:hanging="360"/>
      </w:pPr>
      <w:rPr>
        <w:rFonts w:cs="Times New Roman"/>
        <w:b/>
        <w:color w:val="FF0000"/>
      </w:r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66F8"/>
    <w:rsid w:val="000801D6"/>
    <w:rsid w:val="000966F8"/>
    <w:rsid w:val="00101EBE"/>
    <w:rsid w:val="002747DF"/>
    <w:rsid w:val="002A46E0"/>
    <w:rsid w:val="00322F21"/>
    <w:rsid w:val="00395E30"/>
    <w:rsid w:val="003B6706"/>
    <w:rsid w:val="003D7873"/>
    <w:rsid w:val="004D6FA8"/>
    <w:rsid w:val="00545E22"/>
    <w:rsid w:val="0058495A"/>
    <w:rsid w:val="005A4977"/>
    <w:rsid w:val="005D069C"/>
    <w:rsid w:val="005E6F6A"/>
    <w:rsid w:val="00633341"/>
    <w:rsid w:val="00693DF2"/>
    <w:rsid w:val="007D0173"/>
    <w:rsid w:val="00807600"/>
    <w:rsid w:val="00877EE3"/>
    <w:rsid w:val="009E02A4"/>
    <w:rsid w:val="009F4582"/>
    <w:rsid w:val="00AA0DED"/>
    <w:rsid w:val="00AE3F3D"/>
    <w:rsid w:val="00AE5BEC"/>
    <w:rsid w:val="00C72892"/>
    <w:rsid w:val="00DE0AA4"/>
    <w:rsid w:val="00FB0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A46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7D01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017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395E30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9897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1</Pages>
  <Words>317</Words>
  <Characters>1812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BİRSEN</cp:lastModifiedBy>
  <cp:revision>4</cp:revision>
  <dcterms:created xsi:type="dcterms:W3CDTF">2015-10-06T18:43:00Z</dcterms:created>
  <dcterms:modified xsi:type="dcterms:W3CDTF">2015-10-08T16:41:00Z</dcterms:modified>
</cp:coreProperties>
</file>